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Falkirk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Falkirk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Falkirk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Falkirk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Falkirk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Falkirk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48.0% </w:t>
      </w:r>
      <w:r w:rsidRPr="004747BF">
        <w:rPr>
          <w:rFonts w:ascii="Libre Franklin Light" w:eastAsia="Times New Roman" w:hAnsi="Libre Franklin Light" w:cs="Calibri Light"/>
        </w:rPr>
        <w:t xml:space="preserve">of those respondents classified as PGSI 8+ in Falkirk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Falkirk is estimated to be </w:t>
      </w:r>
      <w:r w:rsidRPr="00773DF7">
        <w:rPr>
          <w:rFonts w:ascii="Libre Franklin Light" w:eastAsia="Times New Roman" w:hAnsi="Libre Franklin Light" w:cs="Calibri Light"/>
          <w:b/>
          <w:bCs/>
          <w:color w:val="C45911" w:themeColor="accent2" w:themeShade="BF"/>
        </w:rPr>
        <w:t xml:space="preserve">£2,923,413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Falkirk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Falkirk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lki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Falkirk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lki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Falkirk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Falkirk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lki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Falkirk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Falkirk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Falkirk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Falkirk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Falkirk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Falkirk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£2,923,413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Falkirk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£47,618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£984,758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£70,545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£19,841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£36,375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£1,764,276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£2,923,413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Falkirk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Falkirk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Falkirk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Falkirk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Falkirk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Falkirk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Falkirk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Falkirk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860A44-B66A-44D7-BD62-702045D377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